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C11" w:rsidRPr="00494166" w:rsidRDefault="00835C11" w:rsidP="00494166">
      <w:pPr>
        <w:ind w:left="1063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Додаток 6</w:t>
      </w:r>
    </w:p>
    <w:p w:rsidR="00835C11" w:rsidRDefault="00835C11" w:rsidP="00821FA7">
      <w:pPr>
        <w:pStyle w:val="NoSpacing"/>
        <w:ind w:left="10065"/>
        <w:rPr>
          <w:rFonts w:ascii="Times New Roman" w:hAnsi="Times New Roman"/>
          <w:sz w:val="28"/>
          <w:szCs w:val="28"/>
        </w:rPr>
      </w:pPr>
    </w:p>
    <w:p w:rsidR="00835C11" w:rsidRDefault="00835C11" w:rsidP="00821FA7">
      <w:pPr>
        <w:pStyle w:val="NoSpacing"/>
        <w:ind w:left="10065"/>
        <w:rPr>
          <w:rFonts w:ascii="Times New Roman" w:hAnsi="Times New Roman"/>
          <w:sz w:val="28"/>
          <w:szCs w:val="28"/>
        </w:rPr>
      </w:pPr>
      <w:r w:rsidRPr="00527AFC">
        <w:rPr>
          <w:rFonts w:ascii="Times New Roman" w:hAnsi="Times New Roman"/>
          <w:sz w:val="28"/>
          <w:szCs w:val="28"/>
        </w:rPr>
        <w:t xml:space="preserve">Додаток </w:t>
      </w:r>
    </w:p>
    <w:p w:rsidR="00835C11" w:rsidRPr="00527AFC" w:rsidRDefault="00835C11" w:rsidP="00821FA7">
      <w:pPr>
        <w:pStyle w:val="NoSpacing"/>
        <w:ind w:left="100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27AF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AFC">
        <w:rPr>
          <w:rFonts w:ascii="Times New Roman" w:hAnsi="Times New Roman"/>
          <w:sz w:val="28"/>
          <w:szCs w:val="28"/>
        </w:rPr>
        <w:t>наказу Координаційного центру з надання правової допомоги</w:t>
      </w:r>
    </w:p>
    <w:p w:rsidR="00835C11" w:rsidRPr="00414F14" w:rsidRDefault="00835C11" w:rsidP="00821FA7">
      <w:pPr>
        <w:pStyle w:val="NoSpacing"/>
        <w:ind w:left="10065"/>
        <w:rPr>
          <w:rFonts w:ascii="Times New Roman" w:hAnsi="Times New Roman"/>
          <w:sz w:val="28"/>
          <w:szCs w:val="28"/>
        </w:rPr>
      </w:pPr>
      <w:r w:rsidRPr="00527AFC">
        <w:rPr>
          <w:rFonts w:ascii="Times New Roman" w:hAnsi="Times New Roman"/>
          <w:sz w:val="28"/>
          <w:szCs w:val="28"/>
        </w:rPr>
        <w:t xml:space="preserve">від </w:t>
      </w:r>
      <w:r w:rsidRPr="00414F1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</w:t>
      </w:r>
      <w:r w:rsidRPr="00414F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_______ </w:t>
      </w:r>
      <w:r w:rsidRPr="00414F14">
        <w:rPr>
          <w:rFonts w:ascii="Times New Roman" w:hAnsi="Times New Roman"/>
          <w:sz w:val="28"/>
          <w:szCs w:val="28"/>
        </w:rPr>
        <w:t xml:space="preserve">2015 року № </w:t>
      </w:r>
      <w:r>
        <w:rPr>
          <w:rFonts w:ascii="Times New Roman" w:hAnsi="Times New Roman"/>
          <w:sz w:val="28"/>
          <w:szCs w:val="28"/>
        </w:rPr>
        <w:t>____</w:t>
      </w:r>
    </w:p>
    <w:p w:rsidR="00835C11" w:rsidRPr="00E419E8" w:rsidRDefault="00835C11" w:rsidP="00207E8C">
      <w:pPr>
        <w:pStyle w:val="NoSpacing"/>
        <w:ind w:left="10065"/>
        <w:rPr>
          <w:rFonts w:ascii="Times New Roman" w:hAnsi="Times New Roman"/>
          <w:sz w:val="28"/>
          <w:szCs w:val="28"/>
        </w:rPr>
      </w:pPr>
    </w:p>
    <w:p w:rsidR="00835C11" w:rsidRPr="00527AFC" w:rsidRDefault="00835C11" w:rsidP="00207E8C">
      <w:pPr>
        <w:pStyle w:val="NormalWeb"/>
        <w:spacing w:before="0" w:beforeAutospacing="0" w:after="0" w:afterAutospacing="0"/>
        <w:ind w:left="360"/>
        <w:jc w:val="center"/>
        <w:rPr>
          <w:b/>
          <w:bCs/>
          <w:kern w:val="24"/>
          <w:sz w:val="28"/>
          <w:szCs w:val="28"/>
        </w:rPr>
      </w:pPr>
      <w:r w:rsidRPr="00527AFC">
        <w:rPr>
          <w:b/>
          <w:bCs/>
          <w:kern w:val="24"/>
          <w:sz w:val="28"/>
          <w:szCs w:val="28"/>
        </w:rPr>
        <w:t xml:space="preserve">Типова структура </w:t>
      </w:r>
    </w:p>
    <w:p w:rsidR="00835C11" w:rsidRPr="00527AFC" w:rsidRDefault="00835C11" w:rsidP="00207E8C">
      <w:pPr>
        <w:pStyle w:val="NormalWeb"/>
        <w:spacing w:before="0" w:beforeAutospacing="0" w:after="0" w:afterAutospacing="0"/>
        <w:ind w:left="360"/>
        <w:jc w:val="center"/>
        <w:rPr>
          <w:b/>
          <w:bCs/>
          <w:kern w:val="24"/>
          <w:sz w:val="28"/>
          <w:szCs w:val="28"/>
        </w:rPr>
      </w:pPr>
      <w:r w:rsidRPr="00E90B1A">
        <w:rPr>
          <w:b/>
          <w:bCs/>
          <w:kern w:val="24"/>
          <w:sz w:val="28"/>
          <w:szCs w:val="28"/>
        </w:rPr>
        <w:t>місцевих центрів з надання безоплатної вторинної правової допомоги</w:t>
      </w:r>
    </w:p>
    <w:p w:rsidR="00835C11" w:rsidRDefault="00835C11" w:rsidP="00C26989">
      <w:pPr>
        <w:pStyle w:val="NoSpacing"/>
        <w:ind w:left="10632"/>
        <w:rPr>
          <w:rFonts w:ascii="Times New Roman" w:hAnsi="Times New Roman"/>
          <w:sz w:val="28"/>
          <w:szCs w:val="28"/>
        </w:rPr>
      </w:pPr>
    </w:p>
    <w:p w:rsidR="00835C11" w:rsidRPr="008466EA" w:rsidRDefault="00835C11" w:rsidP="00C26989">
      <w:pPr>
        <w:pStyle w:val="NoSpacing"/>
        <w:ind w:left="10632"/>
        <w:rPr>
          <w:rFonts w:ascii="Times New Roman" w:hAnsi="Times New Roman"/>
          <w:sz w:val="28"/>
          <w:szCs w:val="28"/>
        </w:rPr>
      </w:pPr>
      <w:r>
        <w:rPr>
          <w:noProof/>
          <w:lang w:val="ru-RU" w:eastAsia="ru-RU"/>
        </w:rPr>
        <w:pict>
          <v:group id="Групувати 44" o:spid="_x0000_s1026" style="position:absolute;left:0;text-align:left;margin-left:67.65pt;margin-top:5.7pt;width:669.25pt;height:261.9pt;z-index:251654656" coordsize="80467,29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">
            <v:rect id="Прямокутник 22" o:spid="_x0000_s1027" style="position:absolute;left:25436;width:27039;height:516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PPLsQA&#10;AADbAAAADwAAAGRycy9kb3ducmV2LnhtbESPwWrDMBBE74H+g9hCb7EcH0LjRgnBUFraUxzn0Nti&#10;bS1Ta2Us1bH79VEhkOMwM2+Y7X6ynRhp8K1jBaskBUFcO91yo6A6vS6fQfiArLFzTApm8rDfPSy2&#10;mGt34SONZWhEhLDPUYEJoc+l9LUhiz5xPXH0vt1gMUQ5NFIPeIlw28ksTdfSYstxwWBPhaH6p/y1&#10;Cj5nGcbqvN78jUU76/KrePugQqmnx+nwAiLQFO7hW/tdK8gy+P8Sf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jzy7EAAAA2wAAAA8AAAAAAAAAAAAAAAAAmAIAAGRycy9k&#10;b3ducmV2LnhtbFBLBQYAAAAABAAEAPUAAACJAwAAAAA=&#10;" strokeweight="2pt">
              <v:textbox>
                <w:txbxContent>
                  <w:p w:rsidR="00835C11" w:rsidRPr="00713148" w:rsidRDefault="00835C11" w:rsidP="0017138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713148">
                      <w:rPr>
                        <w:rFonts w:ascii="Times New Roman" w:hAnsi="Times New Roman"/>
                        <w:sz w:val="28"/>
                        <w:szCs w:val="28"/>
                      </w:rPr>
                      <w:t>Директор</w:t>
                    </w:r>
                  </w:p>
                </w:txbxContent>
              </v:textbox>
            </v:rect>
            <v:rect id="Прямокутник 25" o:spid="_x0000_s1028" style="position:absolute;left:2002;top:10014;width:37001;height:78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XWsQA&#10;AADbAAAADwAAAGRycy9kb3ducmV2LnhtbESPzWrDMBCE74G8g9hCb7HcQEzqRgnFEBLaU1z30Nti&#10;bW1Ta2UsxT99+qoQyHGYmW+Y3WEyrRiod41lBU9RDIK4tLrhSkHxcVxtQTiPrLG1TApmcnDYLxc7&#10;TLUd+UJD7isRIOxSVFB736VSurImgy6yHXHwvm1v0AfZV1L3OAa4aeU6jhNpsOGwUGNHWU3lT341&#10;Ct5n6YfiM3n+HbJm1vlXdnqjTKnHh+n1BYSnyd/Dt/ZZK1hv4P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V1rEAAAA2wAAAA8AAAAAAAAAAAAAAAAAmAIAAGRycy9k&#10;b3ducmV2LnhtbFBLBQYAAAAABAAEAPUAAACJAwAAAAA=&#10;" strokeweight="2pt">
              <v:textbox>
                <w:txbxContent>
                  <w:p w:rsidR="00835C11" w:rsidRDefault="00835C11" w:rsidP="0017138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Відділ попередньої роботи з кліє</w:t>
                    </w:r>
                    <w:r w:rsidRPr="00BC49A4">
                      <w:rPr>
                        <w:rFonts w:ascii="Times New Roman" w:hAnsi="Times New Roman"/>
                        <w:sz w:val="28"/>
                        <w:szCs w:val="28"/>
                      </w:rPr>
                      <w:t>нт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ами – </w:t>
                    </w:r>
                  </w:p>
                  <w:p w:rsidR="00835C11" w:rsidRPr="00713148" w:rsidRDefault="00835C11" w:rsidP="00AC48B2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від 3 до 4 шт. од.</w:t>
                    </w:r>
                  </w:p>
                </w:txbxContent>
              </v:textbox>
            </v:rect>
            <v:rect id="Прямокутник 26" o:spid="_x0000_s1029" style="position:absolute;left:2002;top:19594;width:37001;height:94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JLcQA&#10;AADbAAAADwAAAGRycy9kb3ducmV2LnhtbESPwWrDMBBE74H+g9hCb7GcHEzjRgnBUFraUxzn0Nti&#10;bS1Ta2Us1bH79VEhkOMwM2+Y7X6ynRhp8K1jBaskBUFcO91yo6A6vS6fQfiArLFzTApm8rDfPSy2&#10;mGt34SONZWhEhLDPUYEJoc+l9LUhiz5xPXH0vt1gMUQ5NFIPeIlw28l1mmbSYstxwWBPhaH6p/y1&#10;Cj5nGcbqnG3+xqKddflVvH1QodTT43R4ARFoCvfwrf2uFawz+P8Sf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YyS3EAAAA2wAAAA8AAAAAAAAAAAAAAAAAmAIAAGRycy9k&#10;b3ducmV2LnhtbFBLBQYAAAAABAAEAPUAAACJAwAAAAA=&#10;" strokeweight="2pt">
              <v:textbox>
                <w:txbxContent>
                  <w:p w:rsidR="00835C11" w:rsidRDefault="00835C11" w:rsidP="0017138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271004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Відділ організації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надання безоплатної вторинної правової допомоги</w:t>
                    </w:r>
                    <w:r w:rsidRPr="00271004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та роботи з адвокатами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– </w:t>
                    </w:r>
                  </w:p>
                  <w:p w:rsidR="00835C11" w:rsidRPr="00713148" w:rsidRDefault="00835C11" w:rsidP="0017138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4 шт. од.</w:t>
                    </w:r>
                  </w:p>
                </w:txbxContent>
              </v:textbox>
            </v:rect>
            <v:rect id="Прямокутник 27" o:spid="_x0000_s1030" style="position:absolute;left:41278;top:19591;width:37001;height:8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RstsMA&#10;AADbAAAADwAAAGRycy9kb3ducmV2LnhtbESPT4vCMBTE7wt+h/AEb2uqB/90jbIURNHTVj14ezRv&#10;27LNS2libf30RljwOMzMb5jVpjOVaKlxpWUFk3EEgjizuuRcwfm0/VyAcB5ZY2WZFPTkYLMefKww&#10;1vbOP9SmPhcBwi5GBYX3dSylywoy6Ma2Jg7er20M+iCbXOoG7wFuKjmNopk0WHJYKLCmpKDsL70Z&#10;Bcde+vZ8mS0fbVL2Or0muwMlSo2G3fcXCE+df4f/23utYDqH15fwA+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RstsMAAADbAAAADwAAAAAAAAAAAAAAAACYAgAAZHJzL2Rv&#10;d25yZXYueG1sUEsFBgAAAAAEAAQA9QAAAIgDAAAAAA==&#10;" strokeweight="2pt">
              <v:textbox>
                <w:txbxContent>
                  <w:p w:rsidR="00835C11" w:rsidRDefault="00835C11" w:rsidP="0017138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271004">
                      <w:rPr>
                        <w:rFonts w:ascii="Times New Roman" w:hAnsi="Times New Roman"/>
                        <w:sz w:val="28"/>
                        <w:szCs w:val="28"/>
                      </w:rPr>
                      <w:t>Відділ інформаційної та матеріальної інфраструктури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– </w:t>
                    </w:r>
                  </w:p>
                  <w:p w:rsidR="00835C11" w:rsidRPr="00713148" w:rsidRDefault="00835C11" w:rsidP="0017138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3 шт. од.</w:t>
                    </w:r>
                  </w:p>
                </w:txbxContent>
              </v:textbox>
            </v:rect>
            <v:rect id="Прямокутник 28" o:spid="_x0000_s1031" style="position:absolute;left:41278;top:10014;width:37001;height:78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4xMAA&#10;AADbAAAADwAAAGRycy9kb3ducmV2LnhtbERPTYvCMBC9C/6HMII3Te1B3GosUhDFPdl1D3sbmrEt&#10;NpPSxNr66zeHhT0+3vcuHUwjeupcbVnBahmBIC6srrlUcPs6LjYgnEfW2FgmBSM5SPfTyQ4TbV98&#10;pT73pQgh7BJUUHnfJlK6oiKDbmlb4sDdbWfQB9iVUnf4CuGmkXEUraXBmkNDhS1lFRWP/GkUfI7S&#10;97fv9ce7z+pR5z/Z6UKZUvPZcNiC8DT4f/Gf+6wVxGFs+B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v4xMAAAADbAAAADwAAAAAAAAAAAAAAAACYAgAAZHJzL2Rvd25y&#10;ZXYueG1sUEsFBgAAAAAEAAQA9QAAAIUDAAAAAA==&#10;" strokeweight="2pt">
              <v:textbox>
                <w:txbxContent>
                  <w:p w:rsidR="00835C11" w:rsidRDefault="00835C11" w:rsidP="0017138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271004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Відділ взаємодії з суб’єктами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надання безоплатної </w:t>
                    </w:r>
                    <w:r w:rsidRPr="00271004">
                      <w:rPr>
                        <w:rFonts w:ascii="Times New Roman" w:hAnsi="Times New Roman"/>
                        <w:sz w:val="28"/>
                        <w:szCs w:val="28"/>
                      </w:rPr>
                      <w:t>первинної правової допомоги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– </w:t>
                    </w:r>
                  </w:p>
                  <w:p w:rsidR="00835C11" w:rsidRPr="00713148" w:rsidRDefault="00835C11" w:rsidP="0017138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3 шт. од.</w:t>
                    </w:r>
                  </w:p>
                </w:txbxContent>
              </v:textbox>
            </v:rect>
            <v:line id="Пряма сполучна лінія 30" o:spid="_x0000_s1032" style="position:absolute;visibility:visible" from="0,7489" to="80467,7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HRHMIAAADbAAAADwAAAGRycy9kb3ducmV2LnhtbESPwW7CMAyG70h7h8iTuEEKaGgrBDRN&#10;TEzjBBt3qzFtReOUJIPs7efDJI7W7/+zv+U6u05dKcTWs4HJuABFXHnbcm3g++t99AwqJmSLnWcy&#10;8EsR1quHwRJL62+8p+sh1UogHEs00KTUl1rHqiGHcex7YslOPjhMMoZa24A3gbtOT4tirh22LBca&#10;7Omtoep8+HFCmRwvTm/PL3j8DLuwmc3zU74YM3zMrwtQiXK6L/+3P6yBmXwvLuIB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HRHMIAAADbAAAADwAAAAAAAAAAAAAA&#10;AAChAgAAZHJzL2Rvd25yZXYueG1sUEsFBgAAAAAEAAQA+QAAAJADAAAAAA==&#10;"/>
            <v:line id="Пряма сполучна лінія 33" o:spid="_x0000_s1033" style="position:absolute;visibility:visible" from="40451,5138" to="40451,7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NPa8MAAADbAAAADwAAAGRycy9kb3ducmV2LnhtbESPzWrDMBCE74G8g9hCbo2cmobWjRxC&#10;SWhJT83PfbG2trG1ciQlUd8+KhRyHGbmG2axjKYXF3K+taxgNs1AEFdWt1wrOOw3jy8gfEDW2Fsm&#10;Bb/kYVmORwsstL3yN112oRYJwr5ABU0IQyGlrxoy6Kd2IE7ej3UGQ5KultrhNcFNL5+ybC4NtpwW&#10;GhzovaGq251NosyOJyM/ulc8bt2XW+fz+BxPSk0e4uoNRKAY7uH/9qdWkOfw9yX9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jT2vDAAAA2wAAAA8AAAAAAAAAAAAA&#10;AAAAoQIAAGRycy9kb3ducmV2LnhtbFBLBQYAAAAABAAEAPkAAACRAwAAAAA=&#10;"/>
            <v:line id="Пряма сполучна лінія 35" o:spid="_x0000_s1034" style="position:absolute;visibility:visible" from="0,7489" to="0,2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ZyhMIAAADbAAAADwAAAGRycy9kb3ducmV2LnhtbESPT2sCMRTE7wW/Q3hCbzW7FUVXo4i0&#10;VNqT/+6PzXN3cfOym6Qav31TKPQ4zMxvmOU6mlbcyPnGsoJ8lIEgLq1uuFJwOr6/zED4gKyxtUwK&#10;HuRhvRo8LbHQ9s57uh1CJRKEfYEK6hC6Qkpf1mTQj2xHnLyLdQZDkq6S2uE9wU0rX7NsKg02nBZq&#10;7GhbU3k9fJtEyc+9kR/XOZ4/3Zd7G0/jJPZKPQ/jZgEiUAz/4b/2TisYT+D3S/o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ZyhMIAAADbAAAADwAAAAAAAAAAAAAA&#10;AAChAgAAZHJzL2Rvd25yZXYueG1sUEsFBgAAAAAEAAQA+QAAAJADAAAAAA==&#10;"/>
            <v:line id="Пряма сполучна лінія 38" o:spid="_x0000_s1035" style="position:absolute;visibility:visible" from="0,22293" to="2002,22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fdGsIAAADbAAAADwAAAGRycy9kb3ducmV2LnhtbESPwW7CMAyG70h7h8iTuEEKaGgrBDRN&#10;TEzjBBt3qzFtReOUJIPs7efDJI7W7/+zv+U6u05dKcTWs4HJuABFXHnbcm3g++t99AwqJmSLnWcy&#10;8EsR1quHwRJL62+8p+sh1UogHEs00KTUl1rHqiGHcex7YslOPjhMMoZa24A3gbtOT4tirh22LBca&#10;7Omtoep8+HFCmRwvTm/PL3j8DLuwmc3zU74YM3zMrwtQiXK6L/+3P6yBmTwrLuIB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8fdGsIAAADbAAAADwAAAAAAAAAAAAAA&#10;AAChAgAAZHJzL2Rvd25yZXYueG1sUEsFBgAAAAAEAAQA+QAAAJADAAAAAA==&#10;"/>
            <v:line id="Пряма сполучна лінія 39" o:spid="_x0000_s1036" style="position:absolute;visibility:visible" from="0,13933" to="1964,13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t4g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pBvoT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LeIHDAAAA2wAAAA8AAAAAAAAAAAAA&#10;AAAAoQIAAGRycy9kb3ducmV2LnhtbFBLBQYAAAAABAAEAPkAAACRAwAAAAA=&#10;"/>
            <v:line id="Пряма сполучна лінія 40" o:spid="_x0000_s1037" style="position:absolute;visibility:visible" from="80467,7489" to="80467,2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eiYc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+Fx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3omHDAAAA2wAAAA8AAAAAAAAAAAAA&#10;AAAAoQIAAGRycy9kb3ducmV2LnhtbFBLBQYAAAAABAAEAPkAAACRAwAAAAA=&#10;"/>
            <v:line id="Пряма сполучна лінія 41" o:spid="_x0000_s1038" style="position:absolute;visibility:visible" from="78202,13933" to="80467,13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sH+sIAAADbAAAADwAAAGRycy9kb3ducmV2LnhtbESPQWsCMRSE7wX/Q3iCt5pdbRe7NYqU&#10;Sks9qfX+2LzuLm5e1iRq/PemUOhxmJlvmPkymk5cyPnWsoJ8nIEgrqxuuVbwvV8/zkD4gKyxs0wK&#10;buRhuRg8zLHU9spbuuxCLRKEfYkKmhD6UkpfNWTQj21PnLwf6wyGJF0ttcNrgptOTrKskAZbTgsN&#10;9vTWUHXcnU2i5IeTkR/HFzx8uY17nxbxOZ6UGg3j6hVEoBj+w3/tT63gKYffL+k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sH+sIAAADbAAAADwAAAAAAAAAAAAAA&#10;AAChAgAAZHJzL2Rvd25yZXYueG1sUEsFBgAAAAAEAAQA+QAAAJADAAAAAA==&#10;"/>
            <v:line id="Пряма сполучна лінія 43" o:spid="_x0000_s1039" style="position:absolute;visibility:visible" from="78202,22293" to="80467,22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/>
            <v:line id="_x0000_s1040" style="position:absolute;visibility:visible" from="52475,2953" to="59102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GuZ8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eFR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BrmfDAAAA2wAAAA8AAAAAAAAAAAAA&#10;AAAAoQIAAGRycy9kb3ducmV2LnhtbFBLBQYAAAAABAAEAPkAAACRAwAAAAA=&#10;"/>
          </v:group>
        </w:pict>
      </w:r>
      <w:r>
        <w:rPr>
          <w:noProof/>
          <w:lang w:val="ru-RU" w:eastAsia="ru-RU"/>
        </w:rPr>
        <w:pict>
          <v:rect id="Прямокутник 3" o:spid="_x0000_s1041" style="position:absolute;left:0;text-align:left;margin-left:559.5pt;margin-top:12.8pt;width:160pt;height:40.7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" strokeweight="2pt">
            <v:textbox>
              <w:txbxContent>
                <w:p w:rsidR="00835C11" w:rsidRPr="00713148" w:rsidRDefault="00835C11" w:rsidP="00A15CBA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3148">
                    <w:rPr>
                      <w:rFonts w:ascii="Times New Roman" w:hAnsi="Times New Roman"/>
                      <w:sz w:val="28"/>
                      <w:szCs w:val="28"/>
                    </w:rPr>
                    <w:t>Головний бухгалтер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Прямокутник 2" o:spid="_x0000_s1042" style="position:absolute;left:0;text-align:left;margin-left:67.65pt;margin-top:12.75pt;width:168.9pt;height:40.7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" strokeweight="2pt">
            <v:textbox>
              <w:txbxContent>
                <w:p w:rsidR="00835C11" w:rsidRDefault="00835C11" w:rsidP="00C57C63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3148">
                    <w:rPr>
                      <w:rFonts w:ascii="Times New Roman" w:hAnsi="Times New Roman"/>
                      <w:sz w:val="28"/>
                      <w:szCs w:val="28"/>
                    </w:rPr>
                    <w:t>Заступник директора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– </w:t>
                  </w:r>
                </w:p>
                <w:p w:rsidR="00835C11" w:rsidRPr="00713148" w:rsidRDefault="00835C11" w:rsidP="00C57C63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до 1 шт. од.</w:t>
                  </w:r>
                </w:p>
              </w:txbxContent>
            </v:textbox>
          </v:rect>
        </w:pict>
      </w:r>
    </w:p>
    <w:p w:rsidR="00835C11" w:rsidRDefault="00835C11" w:rsidP="00C26989">
      <w:pPr>
        <w:pStyle w:val="NoSpacing"/>
        <w:jc w:val="center"/>
      </w:pPr>
    </w:p>
    <w:p w:rsidR="00835C11" w:rsidRDefault="00835C11" w:rsidP="00A15CBA">
      <w:pPr>
        <w:pStyle w:val="NoSpacing"/>
        <w:tabs>
          <w:tab w:val="left" w:pos="11467"/>
        </w:tabs>
      </w:pPr>
      <w:bookmarkStart w:id="0" w:name="_GoBack"/>
      <w:bookmarkEnd w:id="0"/>
      <w:r>
        <w:rPr>
          <w:noProof/>
          <w:lang w:val="ru-RU" w:eastAsia="ru-RU"/>
        </w:rPr>
        <w:pict>
          <v:line id="Прямая соединительная линия 4" o:spid="_x0000_s1043" style="position:absolute;z-index:251660800;visibility:visible" from="150.35pt,24.2pt" to="150.3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"/>
        </w:pict>
      </w:r>
      <w:r>
        <w:rPr>
          <w:noProof/>
          <w:lang w:val="ru-RU" w:eastAsia="ru-RU"/>
        </w:rPr>
        <w:pict>
          <v:line id="Пряма сполучна лінія 48" o:spid="_x0000_s1044" style="position:absolute;z-index:251659776;visibility:visible" from="236.55pt,2.6pt" to="279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"/>
        </w:pict>
      </w:r>
      <w:r>
        <w:rPr>
          <w:noProof/>
          <w:lang w:val="ru-RU" w:eastAsia="ru-RU"/>
        </w:rPr>
        <w:pict>
          <v:oval id="Овал 135" o:spid="_x0000_s1045" style="position:absolute;margin-left:521.4pt;margin-top:287.55pt;width:104.9pt;height:71.9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" strokeweight="2pt">
            <v:textbox>
              <w:txbxContent>
                <w:p w:rsidR="00835C11" w:rsidRPr="00604D35" w:rsidRDefault="00835C11" w:rsidP="00AC48B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від 15 до 17 шт. од.</w:t>
                  </w:r>
                </w:p>
              </w:txbxContent>
            </v:textbox>
          </v:oval>
        </w:pict>
      </w:r>
      <w:r>
        <w:rPr>
          <w:noProof/>
          <w:lang w:val="ru-RU" w:eastAsia="ru-RU"/>
        </w:rPr>
        <w:pict>
          <v:rect id="Прямокутник 11" o:spid="_x0000_s1046" style="position:absolute;margin-left:609.2pt;margin-top:290.75pt;width:149.25pt;height:28.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" strokeweight="2pt">
            <v:textbox>
              <w:txbxContent>
                <w:p w:rsidR="00835C11" w:rsidRPr="00E3791D" w:rsidRDefault="00835C11" w:rsidP="00A15CB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3791D">
                    <w:rPr>
                      <w:rFonts w:ascii="Times New Roman" w:hAnsi="Times New Roman"/>
                      <w:sz w:val="24"/>
                      <w:szCs w:val="24"/>
                    </w:rPr>
                    <w:t>Загальна чисельність</w:t>
                  </w:r>
                </w:p>
              </w:txbxContent>
            </v:textbox>
          </v:rect>
        </w:pict>
      </w:r>
      <w:r>
        <w:tab/>
      </w:r>
    </w:p>
    <w:sectPr w:rsidR="00835C11" w:rsidSect="00207E8C">
      <w:pgSz w:w="16838" w:h="11906" w:orient="landscape"/>
      <w:pgMar w:top="312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213"/>
    <w:rsid w:val="00034D23"/>
    <w:rsid w:val="00045F30"/>
    <w:rsid w:val="00052B40"/>
    <w:rsid w:val="0006244C"/>
    <w:rsid w:val="00067944"/>
    <w:rsid w:val="0007751B"/>
    <w:rsid w:val="00090BC0"/>
    <w:rsid w:val="000A1B51"/>
    <w:rsid w:val="000A3E66"/>
    <w:rsid w:val="000A4912"/>
    <w:rsid w:val="000D7C6A"/>
    <w:rsid w:val="000F31D6"/>
    <w:rsid w:val="001004C7"/>
    <w:rsid w:val="001015D1"/>
    <w:rsid w:val="001442DD"/>
    <w:rsid w:val="0015287F"/>
    <w:rsid w:val="0016657C"/>
    <w:rsid w:val="0017096F"/>
    <w:rsid w:val="00171380"/>
    <w:rsid w:val="0017461E"/>
    <w:rsid w:val="001844B4"/>
    <w:rsid w:val="001A4654"/>
    <w:rsid w:val="001D2754"/>
    <w:rsid w:val="001D300C"/>
    <w:rsid w:val="001E76F7"/>
    <w:rsid w:val="001F1BF9"/>
    <w:rsid w:val="00207E8C"/>
    <w:rsid w:val="002100EE"/>
    <w:rsid w:val="00210FCD"/>
    <w:rsid w:val="00271004"/>
    <w:rsid w:val="00284246"/>
    <w:rsid w:val="00286022"/>
    <w:rsid w:val="002A3E84"/>
    <w:rsid w:val="002B4708"/>
    <w:rsid w:val="002D5A9E"/>
    <w:rsid w:val="002E3ECE"/>
    <w:rsid w:val="00306671"/>
    <w:rsid w:val="00311535"/>
    <w:rsid w:val="00316154"/>
    <w:rsid w:val="00326410"/>
    <w:rsid w:val="00335921"/>
    <w:rsid w:val="00344009"/>
    <w:rsid w:val="00353EF5"/>
    <w:rsid w:val="003573FB"/>
    <w:rsid w:val="00365750"/>
    <w:rsid w:val="00380AD4"/>
    <w:rsid w:val="003831AB"/>
    <w:rsid w:val="00384882"/>
    <w:rsid w:val="003B6F05"/>
    <w:rsid w:val="003D4F5D"/>
    <w:rsid w:val="003F1386"/>
    <w:rsid w:val="003F4B38"/>
    <w:rsid w:val="004001A1"/>
    <w:rsid w:val="00402821"/>
    <w:rsid w:val="00410555"/>
    <w:rsid w:val="00410E6F"/>
    <w:rsid w:val="00414F14"/>
    <w:rsid w:val="00416C25"/>
    <w:rsid w:val="00417271"/>
    <w:rsid w:val="00423A08"/>
    <w:rsid w:val="0044186B"/>
    <w:rsid w:val="00444867"/>
    <w:rsid w:val="00447AAD"/>
    <w:rsid w:val="004501C5"/>
    <w:rsid w:val="00456FC8"/>
    <w:rsid w:val="00466C17"/>
    <w:rsid w:val="004678A2"/>
    <w:rsid w:val="00471BC9"/>
    <w:rsid w:val="00475FF8"/>
    <w:rsid w:val="004827A7"/>
    <w:rsid w:val="00494166"/>
    <w:rsid w:val="00495BB5"/>
    <w:rsid w:val="00495D5F"/>
    <w:rsid w:val="004A491A"/>
    <w:rsid w:val="004B1668"/>
    <w:rsid w:val="004B276F"/>
    <w:rsid w:val="004B5F67"/>
    <w:rsid w:val="004C40DE"/>
    <w:rsid w:val="004C6530"/>
    <w:rsid w:val="004E7CCB"/>
    <w:rsid w:val="004E7D3B"/>
    <w:rsid w:val="004F36A4"/>
    <w:rsid w:val="00503CA1"/>
    <w:rsid w:val="0051496A"/>
    <w:rsid w:val="00527AFC"/>
    <w:rsid w:val="00533554"/>
    <w:rsid w:val="005342FF"/>
    <w:rsid w:val="0054602E"/>
    <w:rsid w:val="00572C70"/>
    <w:rsid w:val="0058130B"/>
    <w:rsid w:val="00586DD9"/>
    <w:rsid w:val="0059196A"/>
    <w:rsid w:val="005A0F44"/>
    <w:rsid w:val="005A40CE"/>
    <w:rsid w:val="005B2237"/>
    <w:rsid w:val="005B3D89"/>
    <w:rsid w:val="005B5854"/>
    <w:rsid w:val="005C307E"/>
    <w:rsid w:val="00603C60"/>
    <w:rsid w:val="00604D35"/>
    <w:rsid w:val="0063437A"/>
    <w:rsid w:val="006554DD"/>
    <w:rsid w:val="00657356"/>
    <w:rsid w:val="006768EF"/>
    <w:rsid w:val="00692D79"/>
    <w:rsid w:val="00693331"/>
    <w:rsid w:val="006941E6"/>
    <w:rsid w:val="006D1D87"/>
    <w:rsid w:val="006E5A61"/>
    <w:rsid w:val="00713148"/>
    <w:rsid w:val="00716D01"/>
    <w:rsid w:val="00731C78"/>
    <w:rsid w:val="00737095"/>
    <w:rsid w:val="007415FA"/>
    <w:rsid w:val="0074331D"/>
    <w:rsid w:val="0075709A"/>
    <w:rsid w:val="007653A3"/>
    <w:rsid w:val="00783C01"/>
    <w:rsid w:val="007B5E7A"/>
    <w:rsid w:val="007D3ABD"/>
    <w:rsid w:val="007D427D"/>
    <w:rsid w:val="007F1666"/>
    <w:rsid w:val="007F295B"/>
    <w:rsid w:val="007F6BA4"/>
    <w:rsid w:val="007F71C1"/>
    <w:rsid w:val="00821FA7"/>
    <w:rsid w:val="00825BFC"/>
    <w:rsid w:val="00835C11"/>
    <w:rsid w:val="008466EA"/>
    <w:rsid w:val="00853812"/>
    <w:rsid w:val="00856F5F"/>
    <w:rsid w:val="00861DF1"/>
    <w:rsid w:val="00861EA2"/>
    <w:rsid w:val="00872116"/>
    <w:rsid w:val="00872688"/>
    <w:rsid w:val="00872D53"/>
    <w:rsid w:val="008863D8"/>
    <w:rsid w:val="00892689"/>
    <w:rsid w:val="00894204"/>
    <w:rsid w:val="008A1633"/>
    <w:rsid w:val="008A5969"/>
    <w:rsid w:val="008B6346"/>
    <w:rsid w:val="008B7A5F"/>
    <w:rsid w:val="008C56E9"/>
    <w:rsid w:val="008C572D"/>
    <w:rsid w:val="008D7754"/>
    <w:rsid w:val="00911FA9"/>
    <w:rsid w:val="009221F9"/>
    <w:rsid w:val="0092730B"/>
    <w:rsid w:val="00953A29"/>
    <w:rsid w:val="00953E80"/>
    <w:rsid w:val="009753AC"/>
    <w:rsid w:val="0099296D"/>
    <w:rsid w:val="00995517"/>
    <w:rsid w:val="00997233"/>
    <w:rsid w:val="009A5AA7"/>
    <w:rsid w:val="009A5EAC"/>
    <w:rsid w:val="009B123C"/>
    <w:rsid w:val="009B7597"/>
    <w:rsid w:val="009C0C44"/>
    <w:rsid w:val="009C2E99"/>
    <w:rsid w:val="009E7247"/>
    <w:rsid w:val="009E7AB4"/>
    <w:rsid w:val="009F08C6"/>
    <w:rsid w:val="00A05277"/>
    <w:rsid w:val="00A13285"/>
    <w:rsid w:val="00A146A1"/>
    <w:rsid w:val="00A15CBA"/>
    <w:rsid w:val="00A24845"/>
    <w:rsid w:val="00A26B7F"/>
    <w:rsid w:val="00A4490A"/>
    <w:rsid w:val="00A61AEE"/>
    <w:rsid w:val="00A70396"/>
    <w:rsid w:val="00A760C2"/>
    <w:rsid w:val="00A84105"/>
    <w:rsid w:val="00A91D7E"/>
    <w:rsid w:val="00A94781"/>
    <w:rsid w:val="00AA3B40"/>
    <w:rsid w:val="00AB54F0"/>
    <w:rsid w:val="00AC48B2"/>
    <w:rsid w:val="00AE21F3"/>
    <w:rsid w:val="00B003C8"/>
    <w:rsid w:val="00B14321"/>
    <w:rsid w:val="00B14A68"/>
    <w:rsid w:val="00B157E6"/>
    <w:rsid w:val="00B21D7D"/>
    <w:rsid w:val="00B31CCA"/>
    <w:rsid w:val="00B368E2"/>
    <w:rsid w:val="00B37721"/>
    <w:rsid w:val="00B52406"/>
    <w:rsid w:val="00B551DB"/>
    <w:rsid w:val="00B553C4"/>
    <w:rsid w:val="00B562F9"/>
    <w:rsid w:val="00B656C0"/>
    <w:rsid w:val="00B67B49"/>
    <w:rsid w:val="00B86358"/>
    <w:rsid w:val="00BA0671"/>
    <w:rsid w:val="00BC49A4"/>
    <w:rsid w:val="00BC5608"/>
    <w:rsid w:val="00BD2F18"/>
    <w:rsid w:val="00BE367B"/>
    <w:rsid w:val="00BF16AA"/>
    <w:rsid w:val="00C001AA"/>
    <w:rsid w:val="00C07A4A"/>
    <w:rsid w:val="00C157CF"/>
    <w:rsid w:val="00C15E90"/>
    <w:rsid w:val="00C22434"/>
    <w:rsid w:val="00C23C55"/>
    <w:rsid w:val="00C26989"/>
    <w:rsid w:val="00C47AEB"/>
    <w:rsid w:val="00C52CD0"/>
    <w:rsid w:val="00C57C63"/>
    <w:rsid w:val="00C6437F"/>
    <w:rsid w:val="00C66C6B"/>
    <w:rsid w:val="00C72071"/>
    <w:rsid w:val="00C80258"/>
    <w:rsid w:val="00C80AF3"/>
    <w:rsid w:val="00C83240"/>
    <w:rsid w:val="00C96218"/>
    <w:rsid w:val="00C96D1F"/>
    <w:rsid w:val="00CA5B23"/>
    <w:rsid w:val="00CA6973"/>
    <w:rsid w:val="00CB5AF4"/>
    <w:rsid w:val="00CC18DB"/>
    <w:rsid w:val="00CC57BA"/>
    <w:rsid w:val="00CD2652"/>
    <w:rsid w:val="00CE1DB0"/>
    <w:rsid w:val="00CE506A"/>
    <w:rsid w:val="00CE674D"/>
    <w:rsid w:val="00CF5D63"/>
    <w:rsid w:val="00CF6DEB"/>
    <w:rsid w:val="00D03CF4"/>
    <w:rsid w:val="00D13A61"/>
    <w:rsid w:val="00D14971"/>
    <w:rsid w:val="00D15A71"/>
    <w:rsid w:val="00D258ED"/>
    <w:rsid w:val="00D35DB3"/>
    <w:rsid w:val="00D5710A"/>
    <w:rsid w:val="00D57824"/>
    <w:rsid w:val="00D74A39"/>
    <w:rsid w:val="00D81362"/>
    <w:rsid w:val="00D87E6B"/>
    <w:rsid w:val="00DB5DE3"/>
    <w:rsid w:val="00DC60E0"/>
    <w:rsid w:val="00DC7213"/>
    <w:rsid w:val="00DD5691"/>
    <w:rsid w:val="00DE201F"/>
    <w:rsid w:val="00DE283A"/>
    <w:rsid w:val="00DF674F"/>
    <w:rsid w:val="00E0401C"/>
    <w:rsid w:val="00E05EBD"/>
    <w:rsid w:val="00E1151B"/>
    <w:rsid w:val="00E252DA"/>
    <w:rsid w:val="00E25F80"/>
    <w:rsid w:val="00E3494D"/>
    <w:rsid w:val="00E34A12"/>
    <w:rsid w:val="00E3791D"/>
    <w:rsid w:val="00E419E8"/>
    <w:rsid w:val="00E51464"/>
    <w:rsid w:val="00E55BF5"/>
    <w:rsid w:val="00E578B8"/>
    <w:rsid w:val="00E63BF1"/>
    <w:rsid w:val="00E7520C"/>
    <w:rsid w:val="00E763C5"/>
    <w:rsid w:val="00E77BC1"/>
    <w:rsid w:val="00E90B1A"/>
    <w:rsid w:val="00E91196"/>
    <w:rsid w:val="00E91479"/>
    <w:rsid w:val="00EB1137"/>
    <w:rsid w:val="00EC6042"/>
    <w:rsid w:val="00EE192C"/>
    <w:rsid w:val="00EF0868"/>
    <w:rsid w:val="00EF0A95"/>
    <w:rsid w:val="00F00D4B"/>
    <w:rsid w:val="00F0310D"/>
    <w:rsid w:val="00F21861"/>
    <w:rsid w:val="00F24857"/>
    <w:rsid w:val="00F3136D"/>
    <w:rsid w:val="00F371EC"/>
    <w:rsid w:val="00F41EB4"/>
    <w:rsid w:val="00F605C4"/>
    <w:rsid w:val="00F63C23"/>
    <w:rsid w:val="00F735D2"/>
    <w:rsid w:val="00F76722"/>
    <w:rsid w:val="00FA1603"/>
    <w:rsid w:val="00FB0640"/>
    <w:rsid w:val="00FB57F7"/>
    <w:rsid w:val="00FC5FBB"/>
    <w:rsid w:val="00FE6688"/>
    <w:rsid w:val="00FF0C0A"/>
    <w:rsid w:val="00FF2ED1"/>
    <w:rsid w:val="00FF41D1"/>
    <w:rsid w:val="00FF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96A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6657C"/>
    <w:rPr>
      <w:lang w:val="uk-UA" w:eastAsia="en-US"/>
    </w:rPr>
  </w:style>
  <w:style w:type="paragraph" w:styleId="NormalWeb">
    <w:name w:val="Normal (Web)"/>
    <w:basedOn w:val="Normal"/>
    <w:uiPriority w:val="99"/>
    <w:rsid w:val="001665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210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0F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108</TotalTime>
  <Pages>1</Pages>
  <Words>31</Words>
  <Characters>183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 Олександр</dc:creator>
  <cp:keywords/>
  <dc:description/>
  <cp:lastModifiedBy>avku referent Pavlovoy</cp:lastModifiedBy>
  <cp:revision>19</cp:revision>
  <cp:lastPrinted>2015-03-06T15:01:00Z</cp:lastPrinted>
  <dcterms:created xsi:type="dcterms:W3CDTF">2015-02-18T07:28:00Z</dcterms:created>
  <dcterms:modified xsi:type="dcterms:W3CDTF">2015-05-07T07:19:00Z</dcterms:modified>
</cp:coreProperties>
</file>