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0C0" w:rsidRPr="00D54CEE" w:rsidRDefault="00C960C0" w:rsidP="00D54CEE">
      <w:pPr>
        <w:ind w:left="10632"/>
        <w:jc w:val="right"/>
        <w:rPr>
          <w:rFonts w:ascii="Times New Roman" w:hAnsi="Times New Roman"/>
          <w:sz w:val="28"/>
          <w:szCs w:val="28"/>
        </w:rPr>
      </w:pPr>
      <w:r w:rsidRPr="00D54CEE">
        <w:rPr>
          <w:rFonts w:ascii="Times New Roman" w:hAnsi="Times New Roman"/>
          <w:sz w:val="28"/>
          <w:szCs w:val="28"/>
        </w:rPr>
        <w:t>Додаток 5</w:t>
      </w:r>
    </w:p>
    <w:p w:rsidR="00C960C0" w:rsidRPr="00D54CEE" w:rsidRDefault="00C960C0" w:rsidP="00527AFC">
      <w:pPr>
        <w:pStyle w:val="NoSpacing"/>
        <w:ind w:left="10065"/>
        <w:rPr>
          <w:rFonts w:ascii="Times New Roman" w:hAnsi="Times New Roman"/>
          <w:sz w:val="28"/>
          <w:szCs w:val="28"/>
        </w:rPr>
      </w:pPr>
    </w:p>
    <w:p w:rsidR="00C960C0" w:rsidRDefault="00C960C0" w:rsidP="00527AFC">
      <w:pPr>
        <w:pStyle w:val="NoSpacing"/>
        <w:ind w:left="10065"/>
        <w:rPr>
          <w:rFonts w:ascii="Times New Roman" w:hAnsi="Times New Roman"/>
          <w:sz w:val="28"/>
          <w:szCs w:val="28"/>
        </w:rPr>
      </w:pPr>
      <w:r w:rsidRPr="00527AFC">
        <w:rPr>
          <w:rFonts w:ascii="Times New Roman" w:hAnsi="Times New Roman"/>
          <w:sz w:val="28"/>
          <w:szCs w:val="28"/>
        </w:rPr>
        <w:t xml:space="preserve">Додаток </w:t>
      </w:r>
    </w:p>
    <w:p w:rsidR="00C960C0" w:rsidRPr="00527AFC" w:rsidRDefault="00C960C0" w:rsidP="00527AFC">
      <w:pPr>
        <w:pStyle w:val="NoSpacing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27AF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AFC">
        <w:rPr>
          <w:rFonts w:ascii="Times New Roman" w:hAnsi="Times New Roman"/>
          <w:sz w:val="28"/>
          <w:szCs w:val="28"/>
        </w:rPr>
        <w:t>наказу Координаційного центру з надання правової допомоги</w:t>
      </w:r>
    </w:p>
    <w:p w:rsidR="00C960C0" w:rsidRPr="00414F14" w:rsidRDefault="00C960C0" w:rsidP="00527AFC">
      <w:pPr>
        <w:pStyle w:val="NoSpacing"/>
        <w:ind w:left="10065"/>
        <w:rPr>
          <w:rFonts w:ascii="Times New Roman" w:hAnsi="Times New Roman"/>
          <w:sz w:val="28"/>
          <w:szCs w:val="28"/>
        </w:rPr>
      </w:pPr>
      <w:r w:rsidRPr="00527AFC">
        <w:rPr>
          <w:rFonts w:ascii="Times New Roman" w:hAnsi="Times New Roman"/>
          <w:sz w:val="28"/>
          <w:szCs w:val="28"/>
        </w:rPr>
        <w:t xml:space="preserve">від </w:t>
      </w:r>
      <w:r w:rsidRPr="00414F1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</w:t>
      </w:r>
      <w:r w:rsidRPr="00414F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 </w:t>
      </w:r>
      <w:r w:rsidRPr="00414F14">
        <w:rPr>
          <w:rFonts w:ascii="Times New Roman" w:hAnsi="Times New Roman"/>
          <w:sz w:val="28"/>
          <w:szCs w:val="28"/>
        </w:rPr>
        <w:t xml:space="preserve">2015 року № </w:t>
      </w:r>
      <w:r>
        <w:rPr>
          <w:rFonts w:ascii="Times New Roman" w:hAnsi="Times New Roman"/>
          <w:sz w:val="28"/>
          <w:szCs w:val="28"/>
        </w:rPr>
        <w:t>____</w:t>
      </w:r>
    </w:p>
    <w:p w:rsidR="00C960C0" w:rsidRPr="00527AFC" w:rsidRDefault="00C960C0" w:rsidP="0016657C">
      <w:pPr>
        <w:pStyle w:val="NormalWeb"/>
        <w:spacing w:before="0" w:beforeAutospacing="0" w:after="0" w:afterAutospacing="0"/>
        <w:ind w:left="360"/>
        <w:jc w:val="center"/>
        <w:rPr>
          <w:b/>
          <w:bCs/>
          <w:kern w:val="24"/>
          <w:sz w:val="28"/>
          <w:szCs w:val="28"/>
        </w:rPr>
      </w:pPr>
      <w:r w:rsidRPr="00527AFC">
        <w:rPr>
          <w:b/>
          <w:bCs/>
          <w:kern w:val="24"/>
          <w:sz w:val="28"/>
          <w:szCs w:val="28"/>
        </w:rPr>
        <w:t xml:space="preserve">Типова структура </w:t>
      </w:r>
    </w:p>
    <w:p w:rsidR="00C960C0" w:rsidRPr="00527AFC" w:rsidRDefault="00C960C0" w:rsidP="00AA2E02">
      <w:pPr>
        <w:pStyle w:val="NormalWeb"/>
        <w:spacing w:before="0" w:beforeAutospacing="0" w:after="0" w:afterAutospacing="0"/>
        <w:ind w:left="360"/>
        <w:jc w:val="center"/>
        <w:rPr>
          <w:b/>
          <w:bCs/>
          <w:kern w:val="24"/>
          <w:sz w:val="28"/>
          <w:szCs w:val="28"/>
        </w:rPr>
      </w:pPr>
      <w:r w:rsidRPr="00AF75DE">
        <w:rPr>
          <w:b/>
          <w:bCs/>
          <w:kern w:val="24"/>
          <w:sz w:val="28"/>
          <w:szCs w:val="28"/>
        </w:rPr>
        <w:t>регіональних центрів з надання безоплатної вторинної правової допомоги</w:t>
      </w:r>
    </w:p>
    <w:p w:rsidR="00C960C0" w:rsidRPr="00D54CEE" w:rsidRDefault="00C960C0" w:rsidP="0016657C">
      <w:pPr>
        <w:pStyle w:val="NormalWeb"/>
        <w:spacing w:before="0" w:beforeAutospacing="0" w:after="0" w:afterAutospacing="0"/>
        <w:ind w:left="360"/>
        <w:jc w:val="center"/>
        <w:rPr>
          <w:b/>
          <w:bCs/>
          <w:kern w:val="24"/>
          <w:sz w:val="8"/>
          <w:szCs w:val="8"/>
        </w:rPr>
      </w:pPr>
    </w:p>
    <w:p w:rsidR="00C960C0" w:rsidRDefault="00C960C0">
      <w:pPr>
        <w:rPr>
          <w:rFonts w:ascii="Times New Roman" w:hAnsi="Times New Roman"/>
          <w:sz w:val="28"/>
          <w:szCs w:val="28"/>
        </w:rPr>
      </w:pPr>
      <w:r>
        <w:rPr>
          <w:noProof/>
          <w:lang w:val="ru-RU" w:eastAsia="ru-RU"/>
        </w:rPr>
        <w:pict>
          <v:group id="Групувати 20" o:spid="_x0000_s1026" style="position:absolute;margin-left:81pt;margin-top:4.05pt;width:645.15pt;height:399.1pt;z-index:251656192" coordsize="81934,50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">
            <v:rect id="Прямокутник 1" o:spid="_x0000_s1027" style="position:absolute;left:22293;width:37002;height:51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>
              <v:textbox>
                <w:txbxContent>
                  <w:p w:rsidR="00C960C0" w:rsidRPr="00713148" w:rsidRDefault="00C960C0" w:rsidP="00713148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713148">
                      <w:rPr>
                        <w:rFonts w:ascii="Times New Roman" w:hAnsi="Times New Roman"/>
                        <w:sz w:val="28"/>
                        <w:szCs w:val="28"/>
                      </w:rPr>
                      <w:t>Директор</w:t>
                    </w:r>
                  </w:p>
                </w:txbxContent>
              </v:textbox>
            </v:rect>
            <v:rect id="Прямокутник 2" o:spid="_x0000_s1028" style="position:absolute;top:8968;width:48880;height:51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strokeweight="2pt">
              <v:textbox>
                <w:txbxContent>
                  <w:p w:rsidR="00C960C0" w:rsidRDefault="00C960C0" w:rsidP="00713148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713148">
                      <w:rPr>
                        <w:rFonts w:ascii="Times New Roman" w:hAnsi="Times New Roman"/>
                        <w:sz w:val="28"/>
                        <w:szCs w:val="28"/>
                      </w:rPr>
                      <w:t>Заступник директора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</w:t>
                    </w:r>
                  </w:p>
                  <w:p w:rsidR="00C960C0" w:rsidRPr="00713148" w:rsidRDefault="00C960C0" w:rsidP="00713148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від 1 до 2 шт. од.</w:t>
                    </w:r>
                  </w:p>
                </w:txbxContent>
              </v:textbox>
            </v:rect>
            <v:rect id="Прямокутник 3" o:spid="_x0000_s1029" style="position:absolute;left:52944;top:9054;width:28990;height:51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strokeweight="2pt">
              <v:textbox>
                <w:txbxContent>
                  <w:p w:rsidR="00C960C0" w:rsidRPr="00713148" w:rsidRDefault="00C960C0" w:rsidP="00713148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713148">
                      <w:rPr>
                        <w:rFonts w:ascii="Times New Roman" w:hAnsi="Times New Roman"/>
                        <w:sz w:val="28"/>
                        <w:szCs w:val="28"/>
                      </w:rPr>
                      <w:t>Головний бухгалтер</w:t>
                    </w:r>
                  </w:p>
                </w:txbxContent>
              </v:textbox>
            </v:rect>
            <v:rect id="Прямокутник 4" o:spid="_x0000_s1030" style="position:absolute;left:5660;top:17852;width:37002;height:78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strokeweight="2pt">
              <v:textbox>
                <w:txbxContent>
                  <w:p w:rsidR="00C960C0" w:rsidRDefault="00C960C0" w:rsidP="00713148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D7C6A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Відділ організації надання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безоплатної вторинної </w:t>
                    </w:r>
                    <w:r w:rsidRPr="000D7C6A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правової допомоги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– </w:t>
                    </w:r>
                  </w:p>
                  <w:p w:rsidR="00C960C0" w:rsidRPr="00713148" w:rsidRDefault="00C960C0" w:rsidP="00713148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від 7 до 9 шт. од.</w:t>
                    </w:r>
                  </w:p>
                </w:txbxContent>
              </v:textbox>
            </v:rect>
            <v:rect id="Прямокутник 5" o:spid="_x0000_s1031" style="position:absolute;left:5660;top:27344;width:37002;height:59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2ZMIA&#10;AADaAAAADwAAAGRycy9kb3ducmV2LnhtbESPQYvCMBSE74L/ITxhb5ruwop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HZkwgAAANoAAAAPAAAAAAAAAAAAAAAAAJgCAABkcnMvZG93&#10;bnJldi54bWxQSwUGAAAAAAQABAD1AAAAhwMAAAAA&#10;" strokeweight="2pt">
              <v:textbox>
                <w:txbxContent>
                  <w:p w:rsidR="00C960C0" w:rsidRPr="00713148" w:rsidRDefault="00C960C0" w:rsidP="000D7C6A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D7C6A">
                      <w:rPr>
                        <w:rFonts w:ascii="Times New Roman" w:hAnsi="Times New Roman"/>
                        <w:sz w:val="28"/>
                        <w:szCs w:val="28"/>
                      </w:rPr>
                      <w:t>Відділ підтримки та розвитку інфраструктури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3 шт. од.</w:t>
                    </w:r>
                  </w:p>
                </w:txbxContent>
              </v:textbox>
            </v:rect>
            <v:rect id="Прямокутник 6" o:spid="_x0000_s1032" style="position:absolute;left:5660;top:34038;width:37002;height:7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oE8IA&#10;AADaAAAADwAAAGRycy9kb3ducmV2LnhtbESPQYvCMBSE74L/ITzBm6buoWjXKEtBVtyTVQ/eHs3b&#10;tmzzUppY2/31RhA8DjPzDbPe9qYWHbWusqxgMY9AEOdWV1woOJ92syUI55E11pZJwUAOtpvxaI2J&#10;tnc+Upf5QgQIuwQVlN43iZQuL8mgm9uGOHi/tjXog2wLqVu8B7ip5UcUxdJgxWGhxIbSkvK/7GYU&#10;/AzSd+dLvPrv0mrQ2TX9PlCq1HTSf32C8NT7d/jV3msFMTyvhBs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ougTwgAAANoAAAAPAAAAAAAAAAAAAAAAAJgCAABkcnMvZG93&#10;bnJldi54bWxQSwUGAAAAAAQABAD1AAAAhwMAAAAA&#10;" strokeweight="2pt">
              <v:textbox>
                <w:txbxContent>
                  <w:p w:rsidR="00C960C0" w:rsidRPr="00713148" w:rsidRDefault="00C960C0" w:rsidP="000D7C6A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D7C6A">
                      <w:rPr>
                        <w:rFonts w:ascii="Times New Roman" w:hAnsi="Times New Roman"/>
                        <w:sz w:val="28"/>
                        <w:szCs w:val="28"/>
                      </w:rPr>
                      <w:t>Відділ забезпечення якості правової допомоги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 w:rsidRPr="009D238F">
                      <w:rPr>
                        <w:rFonts w:ascii="Times New Roman" w:hAnsi="Times New Roman"/>
                        <w:sz w:val="28"/>
                        <w:szCs w:val="28"/>
                      </w:rPr>
                      <w:t>та підвищення кваліфікації адвокатів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3 шт. од.</w:t>
                    </w:r>
                  </w:p>
                </w:txbxContent>
              </v:textbox>
            </v:rect>
            <v:rect id="Прямокутник 7" o:spid="_x0000_s1033" style="position:absolute;left:45268;top:17849;width:36666;height:78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NiMIA&#10;AADaAAAADwAAAGRycy9kb3ducmV2LnhtbESPT4vCMBTE74LfITxhb5ruHvxTjbIUFpf1ZNWDt0fz&#10;bIvNS2libffTG0HwOMzMb5jVpjOVaKlxpWUFn5MIBHFmdcm5guPhZzwH4TyyxsoyKejJwWY9HKww&#10;1vbOe2pTn4sAYRejgsL7OpbSZQUZdBNbEwfvYhuDPsgml7rBe4CbSn5F0VQaLDksFFhTUlB2TW9G&#10;wa6Xvj2epov/Nil7nZ6T7R8lSn2Muu8lCE+df4df7V+tYAbPK+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k2IwgAAANoAAAAPAAAAAAAAAAAAAAAAAJgCAABkcnMvZG93&#10;bnJldi54bWxQSwUGAAAAAAQABAD1AAAAhwMAAAAA&#10;" strokeweight="2pt">
              <v:textbox>
                <w:txbxContent>
                  <w:p w:rsidR="00C960C0" w:rsidRDefault="00C960C0" w:rsidP="000D7C6A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D7C6A">
                      <w:rPr>
                        <w:rFonts w:ascii="Times New Roman" w:hAnsi="Times New Roman"/>
                        <w:sz w:val="28"/>
                        <w:szCs w:val="28"/>
                      </w:rPr>
                      <w:t>Відділ контрактно-договірної роботи, фінансів та бухгалтерського обліку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</w:t>
                    </w:r>
                  </w:p>
                  <w:p w:rsidR="00C960C0" w:rsidRPr="00713148" w:rsidRDefault="00C960C0" w:rsidP="000D7C6A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від 3 до 4 шт. од.</w:t>
                    </w:r>
                  </w:p>
                </w:txbxContent>
              </v:textbox>
            </v:rect>
            <v:rect id="Прямокутник 8" o:spid="_x0000_s1034" style="position:absolute;left:5660;top:42759;width:37002;height:78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Z+r8A&#10;AADaAAAADwAAAGRycy9kb3ducmV2LnhtbERPy4rCMBTdC/5DuII7TZ2FaMdYpDCMOCurLmZ3aa5t&#10;sbkpTaYPv36yEFweznuXDKYWHbWusqxgtYxAEOdWV1wouF6+FhsQziNrrC2TgpEcJPvpZIextj2f&#10;qct8IUIIuxgVlN43sZQuL8mgW9qGOHB32xr0AbaF1C32IdzU8iOK1tJgxaGhxIbSkvJH9mcU/IzS&#10;d9fbevvs0mrU2W/6faJUqflsOHyC8DT4t/jlPmoFYWu4Em6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cdn6vwAAANoAAAAPAAAAAAAAAAAAAAAAAJgCAABkcnMvZG93bnJl&#10;di54bWxQSwUGAAAAAAQABAD1AAAAhAMAAAAA&#10;" strokeweight="2pt">
              <v:textbox>
                <w:txbxContent>
                  <w:p w:rsidR="00C960C0" w:rsidRDefault="00C960C0" w:rsidP="000D7C6A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F76722">
                      <w:rPr>
                        <w:rFonts w:ascii="Times New Roman" w:hAnsi="Times New Roman"/>
                        <w:sz w:val="28"/>
                        <w:szCs w:val="28"/>
                      </w:rPr>
                      <w:t>Відділ організаційної роботи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,</w:t>
                    </w:r>
                    <w:r w:rsidRPr="00F76722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юридичного забезпечення діяльності та інформації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– </w:t>
                    </w:r>
                  </w:p>
                  <w:p w:rsidR="00C960C0" w:rsidRPr="00713148" w:rsidRDefault="00C960C0" w:rsidP="000D7C6A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від 5 до 6 шт. од.</w:t>
                    </w:r>
                  </w:p>
                </w:txbxContent>
              </v:textbox>
            </v:rect>
            <v:line id="Пряма сполучна лінія 10" o:spid="_x0000_s1035" style="position:absolute;visibility:visible" from="17765,7489" to="63695,7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NfM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9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SNfMIAAADbAAAADwAAAAAAAAAAAAAA&#10;AAChAgAAZHJzL2Rvd25yZXYueG1sUEsFBgAAAAAEAAQA+QAAAJADAAAAAA==&#10;"/>
            <v:line id="Пряма сполучна лінія 11" o:spid="_x0000_s1036" style="position:absolute;visibility:visible" from="17765,7489" to="17765,8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/>
            <v:line id="Пряма сполучна лінія 12" o:spid="_x0000_s1037" style="position:absolute;visibility:visible" from="63659,7489" to="63659,8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/>
            <v:line id="Пряма сполучна лінія 13" o:spid="_x0000_s1038" style="position:absolute;visibility:visible" from="40407,5138" to="40407,7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YTC8IAAADbAAAADwAAAGRycy9kb3ducmV2LnhtbESPQWsCMRCF74L/IUzBW81aUepqFCmK&#10;Yk/d1vuwme4ubiZrEjX+e1MoeJvhvffNm8UqmlZcyfnGsoLRMANBXFrdcKXg53v7+g7CB2SNrWVS&#10;cCcPq2W/t8Bc2xt/0bUIlUgQ9jkqqEPocil9WZNBP7QdcdJ+rTMY0uoqqR3eEty08i3LptJgw+lC&#10;jR191FSeiotJlNHxbOTuNMPjwX26zXgaJ/Gs1OAlrucgAsXwNP+n9zrVH8PfL2k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YTC8IAAADbAAAADwAAAAAAAAAAAAAA&#10;AAChAgAAZHJzL2Rvd25yZXYueG1sUEsFBgAAAAAEAAQA+QAAAJADAAAAAA==&#10;"/>
            <v:line id="Пряма сполучна лінія 14" o:spid="_x0000_s1039" style="position:absolute;visibility:visible" from="68744,14282" to="68744,17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+Lf8IAAADb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f4e/X9IA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+Lf8IAAADbAAAADwAAAAAAAAAAAAAA&#10;AAChAgAAZHJzL2Rvd25yZXYueG1sUEsFBgAAAAAEAAQA+QAAAJADAAAAAA==&#10;"/>
            <v:line id="Пряма сполучна лінія 15" o:spid="_x0000_s1040" style="position:absolute;flip:x;visibility:visible" from="3222,14129" to="3483,46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2EN8AAAADbAAAADwAAAGRycy9kb3ducmV2LnhtbERPS4vCMBC+L/gfwgje1lTBVapRRBBE&#10;UXwevA3N9IHNpDTRdv+9WVjwNh/fc2aL1pTiRbUrLCsY9CMQxInVBWcKrpf19wSE88gaS8uk4Jcc&#10;LOadrxnG2jZ8otfZZyKEsItRQe59FUvpkpwMur6tiAOX2tqgD7DOpK6xCeGmlMMo+pEGCw4NOVa0&#10;yil5nJ9GQeqe1ep+0z4db/enfbrLDtgclep12+UUhKfWf8T/7o0O80fw90s4QM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NhDfAAAAA2wAAAA8AAAAAAAAAAAAAAAAA&#10;oQIAAGRycy9kb3ducmV2LnhtbFBLBQYAAAAABAAEAPkAAACOAwAAAAA=&#10;"/>
            <v:line id="Пряма сполучна лінія 16" o:spid="_x0000_s1041" style="position:absolute;visibility:visible" from="3222,46765" to="5685,46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wk8MAAADbAAAADwAAAGRycy9kb3ducmV2LnhtbESPQW/CMAyF70j8h8hIu0EK06qtkKJp&#10;YtoEJ9i4W41pqzZOSTLI/j2ZNImbrffe5+fVOppeXMj51rKC+SwDQVxZ3XKt4PvrffoMwgdkjb1l&#10;UvBLHtbleLTCQtsr7+lyCLVIEPYFKmhCGAopfdWQQT+zA3HSTtYZDGl1tdQOrwluernIslwabDld&#10;aHCgt4aq7vBjEmV+PBv50b3gcet2bvOYx6d4VuphEl+XIALFcDf/pz91qp/D3y9p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hsJPDAAAA2wAAAA8AAAAAAAAAAAAA&#10;AAAAoQIAAGRycy9kb3ducmV2LnhtbFBLBQYAAAAABAAEAPkAAACRAwAAAAA=&#10;"/>
            <v:line id="Пряма сполучна лінія 17" o:spid="_x0000_s1042" style="position:absolute;visibility:visible" from="3483,21945" to="5649,21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0VCMMAAADbAAAADwAAAGRycy9kb3ducmV2LnhtbESPQW/CMAyF70j7D5GRdhspTDAopGhC&#10;mzaNEwzuVmPaqo1TkgzCv18mTeJm6733+Xm1jqYTF3K+saxgPMpAEJdWN1wpOHy/P81B+ICssbNM&#10;Cm7kYV08DFaYa3vlHV32oRIJwj5HBXUIfS6lL2sy6Ee2J07ayTqDIa2uktrhNcFNJydZNpMGG04X&#10;auxpU1PZ7n9MooyPZyM/2gUev9zWvT3P4jSelXocxtcliEAx3M3/6U+d6r/A3y9pAF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tFQjDAAAA2wAAAA8AAAAAAAAAAAAA&#10;AAAAoQIAAGRycy9kb3ducmV2LnhtbFBLBQYAAAAABAAEAPkAAACRAwAAAAA=&#10;"/>
            <v:line id="Пряма сполучна лінія 18" o:spid="_x0000_s1043" style="position:absolute;visibility:visible" from="3309,30564" to="5474,30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/>
            <v:line id="Пряма сполучна лінія 19" o:spid="_x0000_s1044" style="position:absolute;visibility:visible" from="3222,37882" to="5628,3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4k4cIAAADb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Mfz9kgaQs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4k4cIAAADbAAAADwAAAAAAAAAAAAAA&#10;AAChAgAAZHJzL2Rvd25yZXYueG1sUEsFBgAAAAAEAAQA+QAAAJADAAAAAA==&#10;"/>
          </v:group>
        </w:pict>
      </w:r>
    </w:p>
    <w:p w:rsidR="00C960C0" w:rsidRPr="00527AFC" w:rsidRDefault="00C960C0">
      <w:pPr>
        <w:rPr>
          <w:rFonts w:ascii="Times New Roman" w:hAnsi="Times New Roman"/>
          <w:sz w:val="28"/>
          <w:szCs w:val="28"/>
        </w:rPr>
      </w:pPr>
    </w:p>
    <w:p w:rsidR="00C960C0" w:rsidRPr="00527AFC" w:rsidRDefault="00C960C0">
      <w:pPr>
        <w:rPr>
          <w:rFonts w:ascii="Times New Roman" w:hAnsi="Times New Roman"/>
          <w:sz w:val="28"/>
          <w:szCs w:val="28"/>
        </w:rPr>
      </w:pPr>
    </w:p>
    <w:p w:rsidR="00C960C0" w:rsidRPr="00527AFC" w:rsidRDefault="00C960C0">
      <w:pPr>
        <w:rPr>
          <w:rFonts w:ascii="Times New Roman" w:hAnsi="Times New Roman"/>
          <w:sz w:val="28"/>
          <w:szCs w:val="28"/>
        </w:rPr>
      </w:pPr>
    </w:p>
    <w:p w:rsidR="00C960C0" w:rsidRPr="00527AFC" w:rsidRDefault="00C960C0">
      <w:pPr>
        <w:rPr>
          <w:rFonts w:ascii="Times New Roman" w:hAnsi="Times New Roman"/>
          <w:sz w:val="28"/>
          <w:szCs w:val="28"/>
        </w:rPr>
      </w:pPr>
      <w:r>
        <w:rPr>
          <w:noProof/>
          <w:lang w:val="ru-RU" w:eastAsia="ru-RU"/>
        </w:rPr>
        <w:pict>
          <v:line id="Прямая соединительная линия 21" o:spid="_x0000_s1045" style="position:absolute;z-index:251659264;visibility:visible" from="457.9pt,2pt" to="457.9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"/>
        </w:pict>
      </w:r>
    </w:p>
    <w:p w:rsidR="00C960C0" w:rsidRPr="00527AFC" w:rsidRDefault="00C960C0">
      <w:pPr>
        <w:rPr>
          <w:rFonts w:ascii="Times New Roman" w:hAnsi="Times New Roman"/>
          <w:sz w:val="28"/>
          <w:szCs w:val="28"/>
        </w:rPr>
      </w:pPr>
    </w:p>
    <w:p w:rsidR="00C960C0" w:rsidRPr="008466EA" w:rsidRDefault="00C960C0">
      <w:pPr>
        <w:rPr>
          <w:rFonts w:ascii="Times New Roman" w:hAnsi="Times New Roman"/>
          <w:sz w:val="28"/>
          <w:szCs w:val="28"/>
        </w:rPr>
      </w:pPr>
    </w:p>
    <w:p w:rsidR="00C960C0" w:rsidRPr="008466EA" w:rsidRDefault="00C960C0">
      <w:pPr>
        <w:rPr>
          <w:rFonts w:ascii="Times New Roman" w:hAnsi="Times New Roman"/>
          <w:sz w:val="28"/>
          <w:szCs w:val="28"/>
        </w:rPr>
      </w:pPr>
    </w:p>
    <w:p w:rsidR="00C960C0" w:rsidRPr="008466EA" w:rsidRDefault="00C960C0">
      <w:pPr>
        <w:rPr>
          <w:rFonts w:ascii="Times New Roman" w:hAnsi="Times New Roman"/>
          <w:sz w:val="28"/>
          <w:szCs w:val="28"/>
        </w:rPr>
      </w:pPr>
    </w:p>
    <w:p w:rsidR="00C960C0" w:rsidRPr="008466EA" w:rsidRDefault="00C960C0">
      <w:pPr>
        <w:rPr>
          <w:rFonts w:ascii="Times New Roman" w:hAnsi="Times New Roman"/>
          <w:sz w:val="28"/>
          <w:szCs w:val="28"/>
        </w:rPr>
      </w:pPr>
    </w:p>
    <w:p w:rsidR="00C960C0" w:rsidRPr="008466EA" w:rsidRDefault="00C960C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960C0" w:rsidRPr="008466EA" w:rsidRDefault="00C960C0">
      <w:pPr>
        <w:rPr>
          <w:rFonts w:ascii="Times New Roman" w:hAnsi="Times New Roman"/>
          <w:sz w:val="28"/>
          <w:szCs w:val="28"/>
        </w:rPr>
      </w:pPr>
    </w:p>
    <w:p w:rsidR="00C960C0" w:rsidRDefault="00C960C0" w:rsidP="00C26989">
      <w:pPr>
        <w:pStyle w:val="NoSpacing"/>
        <w:ind w:left="10632"/>
        <w:rPr>
          <w:rFonts w:ascii="Times New Roman" w:hAnsi="Times New Roman"/>
          <w:sz w:val="28"/>
          <w:szCs w:val="28"/>
        </w:rPr>
      </w:pPr>
      <w:r>
        <w:rPr>
          <w:noProof/>
          <w:lang w:val="ru-RU" w:eastAsia="ru-RU"/>
        </w:rPr>
        <w:pict>
          <v:oval id="Овал 135" o:spid="_x0000_s1046" style="position:absolute;left:0;text-align:left;margin-left:517.45pt;margin-top:5.8pt;width:104.9pt;height:71.9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" strokeweight="2pt">
            <v:textbox>
              <w:txbxContent>
                <w:p w:rsidR="00C960C0" w:rsidRPr="00604D35" w:rsidRDefault="00C960C0" w:rsidP="00604D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від 24 до 28 шт. од.</w:t>
                  </w:r>
                </w:p>
              </w:txbxContent>
            </v:textbox>
          </v:oval>
        </w:pict>
      </w:r>
    </w:p>
    <w:p w:rsidR="00C960C0" w:rsidRDefault="00C960C0" w:rsidP="00C26989">
      <w:pPr>
        <w:pStyle w:val="NoSpacing"/>
        <w:ind w:left="10632"/>
        <w:rPr>
          <w:rFonts w:ascii="Times New Roman" w:hAnsi="Times New Roman"/>
          <w:sz w:val="28"/>
          <w:szCs w:val="28"/>
        </w:rPr>
      </w:pPr>
      <w:r>
        <w:rPr>
          <w:noProof/>
          <w:lang w:val="ru-RU" w:eastAsia="ru-RU"/>
        </w:rPr>
        <w:pict>
          <v:rect id="Прямокутник 9" o:spid="_x0000_s1047" style="position:absolute;left:0;text-align:left;margin-left:608.5pt;margin-top:2pt;width:149.25pt;height:28.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" strokeweight="2pt">
            <v:textbox>
              <w:txbxContent>
                <w:p w:rsidR="00C960C0" w:rsidRPr="00604D35" w:rsidRDefault="00C960C0" w:rsidP="003307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4D35">
                    <w:rPr>
                      <w:rFonts w:ascii="Times New Roman" w:hAnsi="Times New Roman"/>
                      <w:sz w:val="24"/>
                      <w:szCs w:val="24"/>
                    </w:rPr>
                    <w:t>Загальна чисельність</w:t>
                  </w:r>
                </w:p>
              </w:txbxContent>
            </v:textbox>
          </v:rect>
        </w:pict>
      </w:r>
    </w:p>
    <w:p w:rsidR="00C960C0" w:rsidRDefault="00C960C0">
      <w:pPr>
        <w:rPr>
          <w:rFonts w:ascii="Times New Roman" w:hAnsi="Times New Roman"/>
          <w:sz w:val="28"/>
          <w:szCs w:val="28"/>
        </w:rPr>
      </w:pPr>
    </w:p>
    <w:sectPr w:rsidR="00C960C0" w:rsidSect="00207E8C">
      <w:pgSz w:w="16838" w:h="11906" w:orient="landscape"/>
      <w:pgMar w:top="312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213"/>
    <w:rsid w:val="00034D23"/>
    <w:rsid w:val="00045F30"/>
    <w:rsid w:val="00052B40"/>
    <w:rsid w:val="0006244C"/>
    <w:rsid w:val="00067944"/>
    <w:rsid w:val="00090BC0"/>
    <w:rsid w:val="000A1B51"/>
    <w:rsid w:val="000A3E66"/>
    <w:rsid w:val="000A4912"/>
    <w:rsid w:val="000D7C6A"/>
    <w:rsid w:val="000F31D6"/>
    <w:rsid w:val="001004C7"/>
    <w:rsid w:val="001015D1"/>
    <w:rsid w:val="001442DD"/>
    <w:rsid w:val="0015287F"/>
    <w:rsid w:val="0016657C"/>
    <w:rsid w:val="0017096F"/>
    <w:rsid w:val="00171380"/>
    <w:rsid w:val="0017461E"/>
    <w:rsid w:val="00177DA9"/>
    <w:rsid w:val="001844B4"/>
    <w:rsid w:val="001A4654"/>
    <w:rsid w:val="001D2754"/>
    <w:rsid w:val="001D300C"/>
    <w:rsid w:val="001E1843"/>
    <w:rsid w:val="001E76F7"/>
    <w:rsid w:val="001F1BF9"/>
    <w:rsid w:val="00207E8C"/>
    <w:rsid w:val="002100EE"/>
    <w:rsid w:val="00210FCD"/>
    <w:rsid w:val="00271004"/>
    <w:rsid w:val="00284246"/>
    <w:rsid w:val="00286022"/>
    <w:rsid w:val="00286DD5"/>
    <w:rsid w:val="002A3E84"/>
    <w:rsid w:val="002B4708"/>
    <w:rsid w:val="002C24AC"/>
    <w:rsid w:val="002D5A9E"/>
    <w:rsid w:val="002E3ECE"/>
    <w:rsid w:val="00306671"/>
    <w:rsid w:val="00311535"/>
    <w:rsid w:val="00316154"/>
    <w:rsid w:val="00326410"/>
    <w:rsid w:val="0033078C"/>
    <w:rsid w:val="00335921"/>
    <w:rsid w:val="00344009"/>
    <w:rsid w:val="00353EF5"/>
    <w:rsid w:val="003573FB"/>
    <w:rsid w:val="00365750"/>
    <w:rsid w:val="00380AD4"/>
    <w:rsid w:val="003831AB"/>
    <w:rsid w:val="00384882"/>
    <w:rsid w:val="003A49D5"/>
    <w:rsid w:val="003B6F05"/>
    <w:rsid w:val="003D4F5D"/>
    <w:rsid w:val="003F1386"/>
    <w:rsid w:val="003F4B38"/>
    <w:rsid w:val="00410555"/>
    <w:rsid w:val="00410E6F"/>
    <w:rsid w:val="00414F14"/>
    <w:rsid w:val="00416C25"/>
    <w:rsid w:val="00417271"/>
    <w:rsid w:val="00423A08"/>
    <w:rsid w:val="004379BC"/>
    <w:rsid w:val="0044186B"/>
    <w:rsid w:val="00444867"/>
    <w:rsid w:val="004501C5"/>
    <w:rsid w:val="00456FC8"/>
    <w:rsid w:val="00466C17"/>
    <w:rsid w:val="004678A2"/>
    <w:rsid w:val="00471BC9"/>
    <w:rsid w:val="00475FF8"/>
    <w:rsid w:val="004827A7"/>
    <w:rsid w:val="00495BB5"/>
    <w:rsid w:val="00495D5F"/>
    <w:rsid w:val="004A491A"/>
    <w:rsid w:val="004B1668"/>
    <w:rsid w:val="004B276F"/>
    <w:rsid w:val="004B5F67"/>
    <w:rsid w:val="004C40DE"/>
    <w:rsid w:val="004C6530"/>
    <w:rsid w:val="004E0304"/>
    <w:rsid w:val="004E7CCB"/>
    <w:rsid w:val="004E7D3B"/>
    <w:rsid w:val="004F36A4"/>
    <w:rsid w:val="00503CA1"/>
    <w:rsid w:val="0051496A"/>
    <w:rsid w:val="005205B6"/>
    <w:rsid w:val="00527AFC"/>
    <w:rsid w:val="00533554"/>
    <w:rsid w:val="005342FF"/>
    <w:rsid w:val="0054602E"/>
    <w:rsid w:val="00567076"/>
    <w:rsid w:val="00572C70"/>
    <w:rsid w:val="0058130B"/>
    <w:rsid w:val="00586DD9"/>
    <w:rsid w:val="005A0F44"/>
    <w:rsid w:val="005A40CE"/>
    <w:rsid w:val="005B2237"/>
    <w:rsid w:val="005B3D89"/>
    <w:rsid w:val="005B5854"/>
    <w:rsid w:val="005C307E"/>
    <w:rsid w:val="00603C60"/>
    <w:rsid w:val="00604D35"/>
    <w:rsid w:val="00615DC5"/>
    <w:rsid w:val="0063437A"/>
    <w:rsid w:val="006554DD"/>
    <w:rsid w:val="00657356"/>
    <w:rsid w:val="006768EF"/>
    <w:rsid w:val="0068696B"/>
    <w:rsid w:val="00692D79"/>
    <w:rsid w:val="00693331"/>
    <w:rsid w:val="006941E6"/>
    <w:rsid w:val="00695FA7"/>
    <w:rsid w:val="006D1D87"/>
    <w:rsid w:val="006E5A61"/>
    <w:rsid w:val="00713148"/>
    <w:rsid w:val="00716D01"/>
    <w:rsid w:val="007267AC"/>
    <w:rsid w:val="00731C78"/>
    <w:rsid w:val="00737095"/>
    <w:rsid w:val="007415FA"/>
    <w:rsid w:val="0074331D"/>
    <w:rsid w:val="007433D2"/>
    <w:rsid w:val="0075709A"/>
    <w:rsid w:val="007653A3"/>
    <w:rsid w:val="00771956"/>
    <w:rsid w:val="0077790F"/>
    <w:rsid w:val="00783C01"/>
    <w:rsid w:val="007B5E7A"/>
    <w:rsid w:val="007C7B21"/>
    <w:rsid w:val="007D12BD"/>
    <w:rsid w:val="007D3ABD"/>
    <w:rsid w:val="007D427D"/>
    <w:rsid w:val="007F1666"/>
    <w:rsid w:val="007F295B"/>
    <w:rsid w:val="007F6BA4"/>
    <w:rsid w:val="007F71C1"/>
    <w:rsid w:val="00825BFC"/>
    <w:rsid w:val="008466EA"/>
    <w:rsid w:val="00851DD7"/>
    <w:rsid w:val="00853812"/>
    <w:rsid w:val="00856F5F"/>
    <w:rsid w:val="00861DF1"/>
    <w:rsid w:val="00861EA2"/>
    <w:rsid w:val="00872116"/>
    <w:rsid w:val="00872688"/>
    <w:rsid w:val="00872D53"/>
    <w:rsid w:val="008863D8"/>
    <w:rsid w:val="00892689"/>
    <w:rsid w:val="00894204"/>
    <w:rsid w:val="008A1633"/>
    <w:rsid w:val="008A5969"/>
    <w:rsid w:val="008B6346"/>
    <w:rsid w:val="008B7A5F"/>
    <w:rsid w:val="008C56E9"/>
    <w:rsid w:val="008C572D"/>
    <w:rsid w:val="008D7754"/>
    <w:rsid w:val="00911FA9"/>
    <w:rsid w:val="009221F9"/>
    <w:rsid w:val="0092730B"/>
    <w:rsid w:val="00953A29"/>
    <w:rsid w:val="00953E80"/>
    <w:rsid w:val="00960307"/>
    <w:rsid w:val="009753AC"/>
    <w:rsid w:val="0099296D"/>
    <w:rsid w:val="00995517"/>
    <w:rsid w:val="00997233"/>
    <w:rsid w:val="009A5EAC"/>
    <w:rsid w:val="009B123C"/>
    <w:rsid w:val="009B7597"/>
    <w:rsid w:val="009C0C44"/>
    <w:rsid w:val="009C2E99"/>
    <w:rsid w:val="009D238F"/>
    <w:rsid w:val="009D2404"/>
    <w:rsid w:val="009D6311"/>
    <w:rsid w:val="009E7247"/>
    <w:rsid w:val="009E7AB4"/>
    <w:rsid w:val="009F08C6"/>
    <w:rsid w:val="009F5296"/>
    <w:rsid w:val="00A05277"/>
    <w:rsid w:val="00A13285"/>
    <w:rsid w:val="00A146A1"/>
    <w:rsid w:val="00A2333A"/>
    <w:rsid w:val="00A24845"/>
    <w:rsid w:val="00A26B7F"/>
    <w:rsid w:val="00A4490A"/>
    <w:rsid w:val="00A61AEE"/>
    <w:rsid w:val="00A70396"/>
    <w:rsid w:val="00A760C2"/>
    <w:rsid w:val="00A76BA7"/>
    <w:rsid w:val="00A81784"/>
    <w:rsid w:val="00A84105"/>
    <w:rsid w:val="00A91D7E"/>
    <w:rsid w:val="00A94781"/>
    <w:rsid w:val="00A96F80"/>
    <w:rsid w:val="00AA2E02"/>
    <w:rsid w:val="00AA3B40"/>
    <w:rsid w:val="00AB54F0"/>
    <w:rsid w:val="00AE21F3"/>
    <w:rsid w:val="00AF65AF"/>
    <w:rsid w:val="00AF75DE"/>
    <w:rsid w:val="00B003C8"/>
    <w:rsid w:val="00B14321"/>
    <w:rsid w:val="00B14A68"/>
    <w:rsid w:val="00B157E6"/>
    <w:rsid w:val="00B21D7D"/>
    <w:rsid w:val="00B31CCA"/>
    <w:rsid w:val="00B368E2"/>
    <w:rsid w:val="00B37721"/>
    <w:rsid w:val="00B52406"/>
    <w:rsid w:val="00B551DB"/>
    <w:rsid w:val="00B553C4"/>
    <w:rsid w:val="00B562F9"/>
    <w:rsid w:val="00B656C0"/>
    <w:rsid w:val="00B67B49"/>
    <w:rsid w:val="00B86358"/>
    <w:rsid w:val="00BA0671"/>
    <w:rsid w:val="00BA224A"/>
    <w:rsid w:val="00BC49A4"/>
    <w:rsid w:val="00BC5608"/>
    <w:rsid w:val="00BD2F18"/>
    <w:rsid w:val="00BE367B"/>
    <w:rsid w:val="00BF16AA"/>
    <w:rsid w:val="00C001AA"/>
    <w:rsid w:val="00C07A4A"/>
    <w:rsid w:val="00C157CF"/>
    <w:rsid w:val="00C15E90"/>
    <w:rsid w:val="00C22434"/>
    <w:rsid w:val="00C23C55"/>
    <w:rsid w:val="00C26989"/>
    <w:rsid w:val="00C47AEB"/>
    <w:rsid w:val="00C52CD0"/>
    <w:rsid w:val="00C6437F"/>
    <w:rsid w:val="00C72071"/>
    <w:rsid w:val="00C80258"/>
    <w:rsid w:val="00C80AF3"/>
    <w:rsid w:val="00C83240"/>
    <w:rsid w:val="00C960C0"/>
    <w:rsid w:val="00C96218"/>
    <w:rsid w:val="00C96D1F"/>
    <w:rsid w:val="00CA5B23"/>
    <w:rsid w:val="00CA6973"/>
    <w:rsid w:val="00CB5AF4"/>
    <w:rsid w:val="00CC18DB"/>
    <w:rsid w:val="00CC57BA"/>
    <w:rsid w:val="00CD2652"/>
    <w:rsid w:val="00CE1DB0"/>
    <w:rsid w:val="00CE506A"/>
    <w:rsid w:val="00CF5D63"/>
    <w:rsid w:val="00CF6DEB"/>
    <w:rsid w:val="00D03CF4"/>
    <w:rsid w:val="00D13A61"/>
    <w:rsid w:val="00D14971"/>
    <w:rsid w:val="00D15A71"/>
    <w:rsid w:val="00D255A1"/>
    <w:rsid w:val="00D258ED"/>
    <w:rsid w:val="00D35DB3"/>
    <w:rsid w:val="00D54CEE"/>
    <w:rsid w:val="00D57824"/>
    <w:rsid w:val="00D74A39"/>
    <w:rsid w:val="00D81362"/>
    <w:rsid w:val="00D87E6B"/>
    <w:rsid w:val="00DB5DE3"/>
    <w:rsid w:val="00DC7213"/>
    <w:rsid w:val="00DD5691"/>
    <w:rsid w:val="00DE201F"/>
    <w:rsid w:val="00DE283A"/>
    <w:rsid w:val="00DF674F"/>
    <w:rsid w:val="00E0401C"/>
    <w:rsid w:val="00E05EBD"/>
    <w:rsid w:val="00E1151B"/>
    <w:rsid w:val="00E14BBF"/>
    <w:rsid w:val="00E252DA"/>
    <w:rsid w:val="00E25F80"/>
    <w:rsid w:val="00E34A12"/>
    <w:rsid w:val="00E419E8"/>
    <w:rsid w:val="00E51464"/>
    <w:rsid w:val="00E55BF5"/>
    <w:rsid w:val="00E578B8"/>
    <w:rsid w:val="00E57938"/>
    <w:rsid w:val="00E63BF1"/>
    <w:rsid w:val="00E7520C"/>
    <w:rsid w:val="00E763C5"/>
    <w:rsid w:val="00E77BC1"/>
    <w:rsid w:val="00E87585"/>
    <w:rsid w:val="00E91196"/>
    <w:rsid w:val="00E91479"/>
    <w:rsid w:val="00EB1137"/>
    <w:rsid w:val="00EB1727"/>
    <w:rsid w:val="00EC6042"/>
    <w:rsid w:val="00EE192C"/>
    <w:rsid w:val="00EF0868"/>
    <w:rsid w:val="00EF0A95"/>
    <w:rsid w:val="00F00D4B"/>
    <w:rsid w:val="00F01105"/>
    <w:rsid w:val="00F0310D"/>
    <w:rsid w:val="00F21861"/>
    <w:rsid w:val="00F24857"/>
    <w:rsid w:val="00F3136D"/>
    <w:rsid w:val="00F371EC"/>
    <w:rsid w:val="00F41EB4"/>
    <w:rsid w:val="00F432E7"/>
    <w:rsid w:val="00F605C4"/>
    <w:rsid w:val="00F673AB"/>
    <w:rsid w:val="00F735D2"/>
    <w:rsid w:val="00F76722"/>
    <w:rsid w:val="00FA1603"/>
    <w:rsid w:val="00FB0640"/>
    <w:rsid w:val="00FB57F7"/>
    <w:rsid w:val="00FB799D"/>
    <w:rsid w:val="00FC5FBB"/>
    <w:rsid w:val="00FE6688"/>
    <w:rsid w:val="00FF0C0A"/>
    <w:rsid w:val="00FF2ED1"/>
    <w:rsid w:val="00FF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784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6657C"/>
    <w:rPr>
      <w:lang w:val="uk-UA" w:eastAsia="en-US"/>
    </w:rPr>
  </w:style>
  <w:style w:type="paragraph" w:styleId="NormalWeb">
    <w:name w:val="Normal (Web)"/>
    <w:basedOn w:val="Normal"/>
    <w:uiPriority w:val="99"/>
    <w:rsid w:val="00166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210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0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40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1</Pages>
  <Words>33</Words>
  <Characters>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Олександр</dc:creator>
  <cp:keywords/>
  <dc:description/>
  <cp:lastModifiedBy>avku referent Pavlovoy</cp:lastModifiedBy>
  <cp:revision>55</cp:revision>
  <cp:lastPrinted>2015-02-04T13:58:00Z</cp:lastPrinted>
  <dcterms:created xsi:type="dcterms:W3CDTF">2015-02-05T15:45:00Z</dcterms:created>
  <dcterms:modified xsi:type="dcterms:W3CDTF">2015-05-07T07:19:00Z</dcterms:modified>
</cp:coreProperties>
</file>